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80"/>
        <w:gridCol w:w="900"/>
      </w:tblGrid>
      <w:tr w:rsidR="00FB4AFE" w:rsidRPr="005E1876" w:rsidTr="005E1876">
        <w:trPr>
          <w:trHeight w:val="12437"/>
        </w:trPr>
        <w:tc>
          <w:tcPr>
            <w:tcW w:w="10080" w:type="dxa"/>
          </w:tcPr>
          <w:p w:rsidR="00FB4AFE" w:rsidRPr="005E1876" w:rsidRDefault="00FB4AFE" w:rsidP="005E1876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5E1876">
              <w:rPr>
                <w:rFonts w:ascii="Arial" w:hAnsi="Arial"/>
                <w:b/>
                <w:bCs/>
              </w:rPr>
              <w:t>Solution 1:</w:t>
            </w:r>
          </w:p>
          <w:p w:rsidR="00FB4AFE" w:rsidRPr="005E1876" w:rsidRDefault="00FB4AFE" w:rsidP="005E1876">
            <w:pPr>
              <w:spacing w:after="0" w:line="240" w:lineRule="auto"/>
              <w:rPr>
                <w:rFonts w:ascii="Arial" w:hAnsi="Arial"/>
                <w:b/>
                <w:bCs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r w:rsidRPr="005E1876">
              <w:rPr>
                <w:rFonts w:ascii="Arial" w:hAnsi="Arial"/>
                <w:color w:val="000000"/>
                <w:sz w:val="28"/>
                <w:szCs w:val="28"/>
              </w:rPr>
              <w:t xml:space="preserve">Schwarzschild radius of a black hole with mass </w:t>
            </w:r>
            <w:r w:rsidRPr="005E1876">
              <w:rPr>
                <w:rFonts w:ascii="Arial" w:hAnsi="Arial"/>
                <w:color w:val="000000"/>
                <w:sz w:val="28"/>
                <w:szCs w:val="28"/>
              </w:rPr>
              <w:fldChar w:fldCharType="begin"/>
            </w:r>
            <w:r w:rsidRPr="005E1876">
              <w:rPr>
                <w:rFonts w:ascii="Arial" w:hAnsi="Arial"/>
                <w:color w:val="000000"/>
                <w:sz w:val="28"/>
                <w:szCs w:val="28"/>
              </w:rPr>
              <w:instrText xml:space="preserve"> QUOTE </w:instrText>
            </w:r>
            <w:r w:rsidRPr="005E1876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749F&quot;/&gt;&lt;wsp:rsid wsp:val=&quot;0001211C&quot;/&gt;&lt;wsp:rsid wsp:val=&quot;0001789B&quot;/&gt;&lt;wsp:rsid wsp:val=&quot;000D050F&quot;/&gt;&lt;wsp:rsid wsp:val=&quot;00110BE8&quot;/&gt;&lt;wsp:rsid wsp:val=&quot;00196B75&quot;/&gt;&lt;wsp:rsid wsp:val=&quot;001C0CA2&quot;/&gt;&lt;wsp:rsid wsp:val=&quot;00220165&quot;/&gt;&lt;wsp:rsid wsp:val=&quot;00250236&quot;/&gt;&lt;wsp:rsid wsp:val=&quot;00264B8D&quot;/&gt;&lt;wsp:rsid wsp:val=&quot;002820FD&quot;/&gt;&lt;wsp:rsid wsp:val=&quot;00293F82&quot;/&gt;&lt;wsp:rsid wsp:val=&quot;002B111D&quot;/&gt;&lt;wsp:rsid wsp:val=&quot;002B5FFE&quot;/&gt;&lt;wsp:rsid wsp:val=&quot;002F30BC&quot;/&gt;&lt;wsp:rsid wsp:val=&quot;003D65EE&quot;/&gt;&lt;wsp:rsid wsp:val=&quot;003E1B34&quot;/&gt;&lt;wsp:rsid wsp:val=&quot;004258A4&quot;/&gt;&lt;wsp:rsid wsp:val=&quot;004D2095&quot;/&gt;&lt;wsp:rsid wsp:val=&quot;00535981&quot;/&gt;&lt;wsp:rsid wsp:val=&quot;00541344&quot;/&gt;&lt;wsp:rsid wsp:val=&quot;005905C6&quot;/&gt;&lt;wsp:rsid wsp:val=&quot;005B6D35&quot;/&gt;&lt;wsp:rsid wsp:val=&quot;005E1876&quot;/&gt;&lt;wsp:rsid wsp:val=&quot;006056AA&quot;/&gt;&lt;wsp:rsid wsp:val=&quot;00615E17&quot;/&gt;&lt;wsp:rsid wsp:val=&quot;00634DAC&quot;/&gt;&lt;wsp:rsid wsp:val=&quot;006520E0&quot;/&gt;&lt;wsp:rsid wsp:val=&quot;00736207&quot;/&gt;&lt;wsp:rsid wsp:val=&quot;007872E5&quot;/&gt;&lt;wsp:rsid wsp:val=&quot;00791ADF&quot;/&gt;&lt;wsp:rsid wsp:val=&quot;007D528C&quot;/&gt;&lt;wsp:rsid wsp:val=&quot;008117CB&quot;/&gt;&lt;wsp:rsid wsp:val=&quot;00822D4F&quot;/&gt;&lt;wsp:rsid wsp:val=&quot;0086138A&quot;/&gt;&lt;wsp:rsid wsp:val=&quot;00861B29&quot;/&gt;&lt;wsp:rsid wsp:val=&quot;0087749F&quot;/&gt;&lt;wsp:rsid wsp:val=&quot;008B07BD&quot;/&gt;&lt;wsp:rsid wsp:val=&quot;00910F84&quot;/&gt;&lt;wsp:rsid wsp:val=&quot;00A16EC5&quot;/&gt;&lt;wsp:rsid wsp:val=&quot;00A23921&quot;/&gt;&lt;wsp:rsid wsp:val=&quot;00A504D0&quot;/&gt;&lt;wsp:rsid wsp:val=&quot;00AE7BC6&quot;/&gt;&lt;wsp:rsid wsp:val=&quot;00B76578&quot;/&gt;&lt;wsp:rsid wsp:val=&quot;00B97F9D&quot;/&gt;&lt;wsp:rsid wsp:val=&quot;00BA76F0&quot;/&gt;&lt;wsp:rsid wsp:val=&quot;00C55504&quot;/&gt;&lt;wsp:rsid wsp:val=&quot;00C61C2D&quot;/&gt;&lt;wsp:rsid wsp:val=&quot;00CE00B2&quot;/&gt;&lt;wsp:rsid wsp:val=&quot;00CE1E7D&quot;/&gt;&lt;wsp:rsid wsp:val=&quot;00CF5293&quot;/&gt;&lt;wsp:rsid wsp:val=&quot;00D563B1&quot;/&gt;&lt;wsp:rsid wsp:val=&quot;00D71680&quot;/&gt;&lt;wsp:rsid wsp:val=&quot;00D92580&quot;/&gt;&lt;wsp:rsid wsp:val=&quot;00E007ED&quot;/&gt;&lt;wsp:rsid wsp:val=&quot;00E13AF2&quot;/&gt;&lt;wsp:rsid wsp:val=&quot;00F11091&quot;/&gt;&lt;wsp:rsid wsp:val=&quot;00F21932&quot;/&gt;&lt;wsp:rsid wsp:val=&quot;00F43740&quot;/&gt;&lt;wsp:rsid wsp:val=&quot;00F759C5&quot;/&gt;&lt;wsp:rsid wsp:val=&quot;00FD2DAD&quot;/&gt;&lt;wsp:rsid wsp:val=&quot;00FE0C10&quot;/&gt;&lt;/wsp:rsids&gt;&lt;/w:docPr&gt;&lt;w:body&gt;&lt;w:p wsp:rsidR=&quot;00000000&quot; wsp:rsidRDefault=&quot;00541344&quot;&gt;&lt;m:oMathPara&gt;&lt;m:oMath&gt;&lt;m:r&gt;&lt;w:rPr&gt;&lt;w:rFonts w:ascii=&quot;Cambria Math&quot; w:fareast=&quot;Calibri&quot; w:h-ansi=&quot;Cambria Math&quot; w:cs=&quot;Arial&quot;/&gt;&lt;wx:font wx:val=&quot;Cambria Math&quot;/&gt;&lt;w:i/&gt;&lt;w:color w:val=&quot;000000&quot;/&gt;&lt;w:sz w:val=&quot;28&quot;/&gt;&lt;w:sz-cs w:val=&quot;28&quot;/&gt;&lt;/w:rPr&gt;&lt;m:t&gt;M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  <w:r w:rsidRPr="005E1876">
              <w:rPr>
                <w:rFonts w:ascii="Arial" w:hAnsi="Arial"/>
                <w:color w:val="000000"/>
                <w:sz w:val="28"/>
                <w:szCs w:val="28"/>
              </w:rPr>
              <w:instrText xml:space="preserve"> </w:instrText>
            </w:r>
            <w:r w:rsidRPr="005E1876">
              <w:rPr>
                <w:rFonts w:ascii="Arial" w:hAnsi="Arial"/>
                <w:color w:val="000000"/>
                <w:sz w:val="28"/>
                <w:szCs w:val="28"/>
              </w:rPr>
              <w:fldChar w:fldCharType="separate"/>
            </w:r>
            <w:r w:rsidRPr="005E1876">
              <w:pict>
                <v:shape id="_x0000_i1026" type="#_x0000_t75" style="width:16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749F&quot;/&gt;&lt;wsp:rsid wsp:val=&quot;0001211C&quot;/&gt;&lt;wsp:rsid wsp:val=&quot;0001789B&quot;/&gt;&lt;wsp:rsid wsp:val=&quot;000D050F&quot;/&gt;&lt;wsp:rsid wsp:val=&quot;00110BE8&quot;/&gt;&lt;wsp:rsid wsp:val=&quot;00196B75&quot;/&gt;&lt;wsp:rsid wsp:val=&quot;001C0CA2&quot;/&gt;&lt;wsp:rsid wsp:val=&quot;00220165&quot;/&gt;&lt;wsp:rsid wsp:val=&quot;00250236&quot;/&gt;&lt;wsp:rsid wsp:val=&quot;00264B8D&quot;/&gt;&lt;wsp:rsid wsp:val=&quot;002820FD&quot;/&gt;&lt;wsp:rsid wsp:val=&quot;00293F82&quot;/&gt;&lt;wsp:rsid wsp:val=&quot;002B111D&quot;/&gt;&lt;wsp:rsid wsp:val=&quot;002B5FFE&quot;/&gt;&lt;wsp:rsid wsp:val=&quot;002F30BC&quot;/&gt;&lt;wsp:rsid wsp:val=&quot;003D65EE&quot;/&gt;&lt;wsp:rsid wsp:val=&quot;003E1B34&quot;/&gt;&lt;wsp:rsid wsp:val=&quot;004258A4&quot;/&gt;&lt;wsp:rsid wsp:val=&quot;004D2095&quot;/&gt;&lt;wsp:rsid wsp:val=&quot;00535981&quot;/&gt;&lt;wsp:rsid wsp:val=&quot;00541344&quot;/&gt;&lt;wsp:rsid wsp:val=&quot;005905C6&quot;/&gt;&lt;wsp:rsid wsp:val=&quot;005B6D35&quot;/&gt;&lt;wsp:rsid wsp:val=&quot;005E1876&quot;/&gt;&lt;wsp:rsid wsp:val=&quot;006056AA&quot;/&gt;&lt;wsp:rsid wsp:val=&quot;00615E17&quot;/&gt;&lt;wsp:rsid wsp:val=&quot;00634DAC&quot;/&gt;&lt;wsp:rsid wsp:val=&quot;006520E0&quot;/&gt;&lt;wsp:rsid wsp:val=&quot;00736207&quot;/&gt;&lt;wsp:rsid wsp:val=&quot;007872E5&quot;/&gt;&lt;wsp:rsid wsp:val=&quot;00791ADF&quot;/&gt;&lt;wsp:rsid wsp:val=&quot;007D528C&quot;/&gt;&lt;wsp:rsid wsp:val=&quot;008117CB&quot;/&gt;&lt;wsp:rsid wsp:val=&quot;00822D4F&quot;/&gt;&lt;wsp:rsid wsp:val=&quot;0086138A&quot;/&gt;&lt;wsp:rsid wsp:val=&quot;00861B29&quot;/&gt;&lt;wsp:rsid wsp:val=&quot;0087749F&quot;/&gt;&lt;wsp:rsid wsp:val=&quot;008B07BD&quot;/&gt;&lt;wsp:rsid wsp:val=&quot;00910F84&quot;/&gt;&lt;wsp:rsid wsp:val=&quot;00A16EC5&quot;/&gt;&lt;wsp:rsid wsp:val=&quot;00A23921&quot;/&gt;&lt;wsp:rsid wsp:val=&quot;00A504D0&quot;/&gt;&lt;wsp:rsid wsp:val=&quot;00AE7BC6&quot;/&gt;&lt;wsp:rsid wsp:val=&quot;00B76578&quot;/&gt;&lt;wsp:rsid wsp:val=&quot;00B97F9D&quot;/&gt;&lt;wsp:rsid wsp:val=&quot;00BA76F0&quot;/&gt;&lt;wsp:rsid wsp:val=&quot;00C55504&quot;/&gt;&lt;wsp:rsid wsp:val=&quot;00C61C2D&quot;/&gt;&lt;wsp:rsid wsp:val=&quot;00CE00B2&quot;/&gt;&lt;wsp:rsid wsp:val=&quot;00CE1E7D&quot;/&gt;&lt;wsp:rsid wsp:val=&quot;00CF5293&quot;/&gt;&lt;wsp:rsid wsp:val=&quot;00D563B1&quot;/&gt;&lt;wsp:rsid wsp:val=&quot;00D71680&quot;/&gt;&lt;wsp:rsid wsp:val=&quot;00D92580&quot;/&gt;&lt;wsp:rsid wsp:val=&quot;00E007ED&quot;/&gt;&lt;wsp:rsid wsp:val=&quot;00E13AF2&quot;/&gt;&lt;wsp:rsid wsp:val=&quot;00F11091&quot;/&gt;&lt;wsp:rsid wsp:val=&quot;00F21932&quot;/&gt;&lt;wsp:rsid wsp:val=&quot;00F43740&quot;/&gt;&lt;wsp:rsid wsp:val=&quot;00F759C5&quot;/&gt;&lt;wsp:rsid wsp:val=&quot;00FD2DAD&quot;/&gt;&lt;wsp:rsid wsp:val=&quot;00FE0C10&quot;/&gt;&lt;/wsp:rsids&gt;&lt;/w:docPr&gt;&lt;w:body&gt;&lt;w:p wsp:rsidR=&quot;00000000&quot; wsp:rsidRDefault=&quot;00541344&quot;&gt;&lt;m:oMathPara&gt;&lt;m:oMath&gt;&lt;m:r&gt;&lt;w:rPr&gt;&lt;w:rFonts w:ascii=&quot;Cambria Math&quot; w:fareast=&quot;Calibri&quot; w:h-ansi=&quot;Cambria Math&quot; w:cs=&quot;Arial&quot;/&gt;&lt;wx:font wx:val=&quot;Cambria Math&quot;/&gt;&lt;w:i/&gt;&lt;w:color w:val=&quot;000000&quot;/&gt;&lt;w:sz w:val=&quot;28&quot;/&gt;&lt;w:sz-cs w:val=&quot;28&quot;/&gt;&lt;/w:rPr&gt;&lt;m:t&gt;M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  <w:r w:rsidRPr="005E1876">
              <w:rPr>
                <w:rFonts w:ascii="Arial" w:hAnsi="Arial"/>
                <w:color w:val="000000"/>
                <w:sz w:val="28"/>
                <w:szCs w:val="28"/>
              </w:rPr>
              <w:fldChar w:fldCharType="end"/>
            </w:r>
            <w:r w:rsidRPr="005E1876">
              <w:rPr>
                <w:rFonts w:ascii="Arial" w:hAnsi="Arial"/>
                <w:color w:val="000000"/>
                <w:sz w:val="28"/>
                <w:szCs w:val="28"/>
              </w:rPr>
              <w:t xml:space="preserve"> is</w:t>
            </w: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r w:rsidRPr="005E1876">
              <w:pict>
                <v:shape id="_x0000_i1027" type="#_x0000_t75" style="width:59.2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749F&quot;/&gt;&lt;wsp:rsid wsp:val=&quot;0001211C&quot;/&gt;&lt;wsp:rsid wsp:val=&quot;0001789B&quot;/&gt;&lt;wsp:rsid wsp:val=&quot;000D050F&quot;/&gt;&lt;wsp:rsid wsp:val=&quot;00110BE8&quot;/&gt;&lt;wsp:rsid wsp:val=&quot;00196B75&quot;/&gt;&lt;wsp:rsid wsp:val=&quot;001C0CA2&quot;/&gt;&lt;wsp:rsid wsp:val=&quot;00220165&quot;/&gt;&lt;wsp:rsid wsp:val=&quot;00250236&quot;/&gt;&lt;wsp:rsid wsp:val=&quot;00264B8D&quot;/&gt;&lt;wsp:rsid wsp:val=&quot;002820FD&quot;/&gt;&lt;wsp:rsid wsp:val=&quot;00293F82&quot;/&gt;&lt;wsp:rsid wsp:val=&quot;002B111D&quot;/&gt;&lt;wsp:rsid wsp:val=&quot;002B5FFE&quot;/&gt;&lt;wsp:rsid wsp:val=&quot;002F30BC&quot;/&gt;&lt;wsp:rsid wsp:val=&quot;003D65EE&quot;/&gt;&lt;wsp:rsid wsp:val=&quot;003E1B34&quot;/&gt;&lt;wsp:rsid wsp:val=&quot;004258A4&quot;/&gt;&lt;wsp:rsid wsp:val=&quot;004D2095&quot;/&gt;&lt;wsp:rsid wsp:val=&quot;00535981&quot;/&gt;&lt;wsp:rsid wsp:val=&quot;005905C6&quot;/&gt;&lt;wsp:rsid wsp:val=&quot;005B6D35&quot;/&gt;&lt;wsp:rsid wsp:val=&quot;005E1876&quot;/&gt;&lt;wsp:rsid wsp:val=&quot;006056AA&quot;/&gt;&lt;wsp:rsid wsp:val=&quot;00615E17&quot;/&gt;&lt;wsp:rsid wsp:val=&quot;00634DAC&quot;/&gt;&lt;wsp:rsid wsp:val=&quot;006520E0&quot;/&gt;&lt;wsp:rsid wsp:val=&quot;00736207&quot;/&gt;&lt;wsp:rsid wsp:val=&quot;007872E5&quot;/&gt;&lt;wsp:rsid wsp:val=&quot;00791ADF&quot;/&gt;&lt;wsp:rsid wsp:val=&quot;007D528C&quot;/&gt;&lt;wsp:rsid wsp:val=&quot;008117CB&quot;/&gt;&lt;wsp:rsid wsp:val=&quot;00822D4F&quot;/&gt;&lt;wsp:rsid wsp:val=&quot;0086138A&quot;/&gt;&lt;wsp:rsid wsp:val=&quot;00861B29&quot;/&gt;&lt;wsp:rsid wsp:val=&quot;0087749F&quot;/&gt;&lt;wsp:rsid wsp:val=&quot;008B07BD&quot;/&gt;&lt;wsp:rsid wsp:val=&quot;00910F84&quot;/&gt;&lt;wsp:rsid wsp:val=&quot;00A16EC5&quot;/&gt;&lt;wsp:rsid wsp:val=&quot;00A23921&quot;/&gt;&lt;wsp:rsid wsp:val=&quot;00A504D0&quot;/&gt;&lt;wsp:rsid wsp:val=&quot;00A972C1&quot;/&gt;&lt;wsp:rsid wsp:val=&quot;00AE7BC6&quot;/&gt;&lt;wsp:rsid wsp:val=&quot;00B76578&quot;/&gt;&lt;wsp:rsid wsp:val=&quot;00B97F9D&quot;/&gt;&lt;wsp:rsid wsp:val=&quot;00BA76F0&quot;/&gt;&lt;wsp:rsid wsp:val=&quot;00C55504&quot;/&gt;&lt;wsp:rsid wsp:val=&quot;00C61C2D&quot;/&gt;&lt;wsp:rsid wsp:val=&quot;00CE00B2&quot;/&gt;&lt;wsp:rsid wsp:val=&quot;00CE1E7D&quot;/&gt;&lt;wsp:rsid wsp:val=&quot;00CF5293&quot;/&gt;&lt;wsp:rsid wsp:val=&quot;00D563B1&quot;/&gt;&lt;wsp:rsid wsp:val=&quot;00D71680&quot;/&gt;&lt;wsp:rsid wsp:val=&quot;00D92580&quot;/&gt;&lt;wsp:rsid wsp:val=&quot;00E007ED&quot;/&gt;&lt;wsp:rsid wsp:val=&quot;00E13AF2&quot;/&gt;&lt;wsp:rsid wsp:val=&quot;00F11091&quot;/&gt;&lt;wsp:rsid wsp:val=&quot;00F21932&quot;/&gt;&lt;wsp:rsid wsp:val=&quot;00F43740&quot;/&gt;&lt;wsp:rsid wsp:val=&quot;00F759C5&quot;/&gt;&lt;wsp:rsid wsp:val=&quot;00FD2DAD&quot;/&gt;&lt;wsp:rsid wsp:val=&quot;00FE0C10&quot;/&gt;&lt;/wsp:rsids&gt;&lt;/w:docPr&gt;&lt;w:body&gt;&lt;w:p wsp:rsidR=&quot;00000000&quot; wsp:rsidRDefault=&quot;00A972C1&quot;&gt;&lt;m:oMathPara&gt;&lt;m:oMath&gt;&lt;m:r&gt;&lt;w:rPr&gt;&lt;w:rFonts w:ascii=&quot;Cambria Math&quot; w:fareast=&quot;Calibri&quot; w:h-ansi=&quot;Cambria Math&quot; w:cs=&quot;Arial&quot;/&gt;&lt;wx:font wx:val=&quot;Cambria Math&quot;/&gt;&lt;w:i/&gt;&lt;w:color w:val=&quot;000000&quot;/&gt;&lt;w:sz w:val=&quot;28&quot;/&gt;&lt;w:sz-cs w:val=&quot;28&quot;/&gt;&lt;/w:rPr&gt;&lt;m:t&gt;R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= 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2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GM&lt;/m:t&gt;&lt;/m:r&gt;&lt;/m:num&gt;&lt;m:den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c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r w:rsidRPr="005E1876">
              <w:rPr>
                <w:rFonts w:ascii="Arial" w:hAnsi="Arial"/>
                <w:color w:val="000000"/>
                <w:sz w:val="28"/>
                <w:szCs w:val="28"/>
              </w:rPr>
              <w:t>Then the mean mass density can be estimated as</w:t>
            </w: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r w:rsidRPr="005E1876">
              <w:pict>
                <v:shape id="_x0000_i1028" type="#_x0000_t75" style="width:160.5pt;height:4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749F&quot;/&gt;&lt;wsp:rsid wsp:val=&quot;0001211C&quot;/&gt;&lt;wsp:rsid wsp:val=&quot;0001789B&quot;/&gt;&lt;wsp:rsid wsp:val=&quot;000D050F&quot;/&gt;&lt;wsp:rsid wsp:val=&quot;00110BE8&quot;/&gt;&lt;wsp:rsid wsp:val=&quot;00196B75&quot;/&gt;&lt;wsp:rsid wsp:val=&quot;001C0CA2&quot;/&gt;&lt;wsp:rsid wsp:val=&quot;00220165&quot;/&gt;&lt;wsp:rsid wsp:val=&quot;00250236&quot;/&gt;&lt;wsp:rsid wsp:val=&quot;00264B8D&quot;/&gt;&lt;wsp:rsid wsp:val=&quot;002820FD&quot;/&gt;&lt;wsp:rsid wsp:val=&quot;00293F82&quot;/&gt;&lt;wsp:rsid wsp:val=&quot;002B111D&quot;/&gt;&lt;wsp:rsid wsp:val=&quot;002B5FFE&quot;/&gt;&lt;wsp:rsid wsp:val=&quot;002F30BC&quot;/&gt;&lt;wsp:rsid wsp:val=&quot;003D65EE&quot;/&gt;&lt;wsp:rsid wsp:val=&quot;003E1B34&quot;/&gt;&lt;wsp:rsid wsp:val=&quot;004258A4&quot;/&gt;&lt;wsp:rsid wsp:val=&quot;004D2095&quot;/&gt;&lt;wsp:rsid wsp:val=&quot;00535981&quot;/&gt;&lt;wsp:rsid wsp:val=&quot;005905C6&quot;/&gt;&lt;wsp:rsid wsp:val=&quot;005B6D35&quot;/&gt;&lt;wsp:rsid wsp:val=&quot;005E1876&quot;/&gt;&lt;wsp:rsid wsp:val=&quot;006056AA&quot;/&gt;&lt;wsp:rsid wsp:val=&quot;00615E17&quot;/&gt;&lt;wsp:rsid wsp:val=&quot;00634DAC&quot;/&gt;&lt;wsp:rsid wsp:val=&quot;006520E0&quot;/&gt;&lt;wsp:rsid wsp:val=&quot;00736207&quot;/&gt;&lt;wsp:rsid wsp:val=&quot;007872E5&quot;/&gt;&lt;wsp:rsid wsp:val=&quot;00791ADF&quot;/&gt;&lt;wsp:rsid wsp:val=&quot;007D528C&quot;/&gt;&lt;wsp:rsid wsp:val=&quot;008117CB&quot;/&gt;&lt;wsp:rsid wsp:val=&quot;00822D4F&quot;/&gt;&lt;wsp:rsid wsp:val=&quot;0086138A&quot;/&gt;&lt;wsp:rsid wsp:val=&quot;00861B29&quot;/&gt;&lt;wsp:rsid wsp:val=&quot;0087749F&quot;/&gt;&lt;wsp:rsid wsp:val=&quot;008B07BD&quot;/&gt;&lt;wsp:rsid wsp:val=&quot;00910F84&quot;/&gt;&lt;wsp:rsid wsp:val=&quot;00A16EC5&quot;/&gt;&lt;wsp:rsid wsp:val=&quot;00A23921&quot;/&gt;&lt;wsp:rsid wsp:val=&quot;00A504D0&quot;/&gt;&lt;wsp:rsid wsp:val=&quot;00AE7BC6&quot;/&gt;&lt;wsp:rsid wsp:val=&quot;00AF07C4&quot;/&gt;&lt;wsp:rsid wsp:val=&quot;00B76578&quot;/&gt;&lt;wsp:rsid wsp:val=&quot;00B97F9D&quot;/&gt;&lt;wsp:rsid wsp:val=&quot;00BA76F0&quot;/&gt;&lt;wsp:rsid wsp:val=&quot;00C55504&quot;/&gt;&lt;wsp:rsid wsp:val=&quot;00C61C2D&quot;/&gt;&lt;wsp:rsid wsp:val=&quot;00CE00B2&quot;/&gt;&lt;wsp:rsid wsp:val=&quot;00CE1E7D&quot;/&gt;&lt;wsp:rsid wsp:val=&quot;00CF5293&quot;/&gt;&lt;wsp:rsid wsp:val=&quot;00D563B1&quot;/&gt;&lt;wsp:rsid wsp:val=&quot;00D71680&quot;/&gt;&lt;wsp:rsid wsp:val=&quot;00D92580&quot;/&gt;&lt;wsp:rsid wsp:val=&quot;00E007ED&quot;/&gt;&lt;wsp:rsid wsp:val=&quot;00E13AF2&quot;/&gt;&lt;wsp:rsid wsp:val=&quot;00F11091&quot;/&gt;&lt;wsp:rsid wsp:val=&quot;00F21932&quot;/&gt;&lt;wsp:rsid wsp:val=&quot;00F43740&quot;/&gt;&lt;wsp:rsid wsp:val=&quot;00F759C5&quot;/&gt;&lt;wsp:rsid wsp:val=&quot;00FD2DAD&quot;/&gt;&lt;wsp:rsid wsp:val=&quot;00FE0C10&quot;/&gt;&lt;/wsp:rsids&gt;&lt;/w:docPr&gt;&lt;w:body&gt;&lt;w:p wsp:rsidR=&quot;00000000&quot; wsp:rsidRDefault=&quot;00AF07C4&quot;&gt;&lt;m:oMathPara&gt;&lt;m:oMath&gt;&lt;m:r&gt;&lt;w:rPr&gt;&lt;w:rFonts w:ascii=&quot;Cambria Math&quot; w:fareast=&quot;Calibri&quot; w:h-ansi=&quot;Cambria Math&quot; w:cs=&quot;Arial&quot;/&gt;&lt;wx:font wx:val=&quot;Cambria Math&quot;/&gt;&lt;w:i/&gt;&lt;w:color w:val=&quot;000000&quot;/&gt;&lt;w:sz w:val=&quot;28&quot;/&gt;&lt;w:sz-cs w:val=&quot;28&quot;/&gt;&lt;/w:rPr&gt;&lt;m:t&gt;Ï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= 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M&lt;/m:t&gt;&lt;/m:r&gt;&lt;/m:num&gt;&lt;m:den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4&lt;/m:t&gt;&lt;/m:r&gt;&lt;/m:num&gt;&lt;m:den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den&gt;&lt;/m:f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Ï€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8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G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sup&gt;&lt;/m:sSup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M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sup&gt;&lt;/m:sSup&gt;&lt;/m:num&gt;&lt;m:den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c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6&lt;/m:t&gt;&lt;/m:r&gt;&lt;/m:sup&gt;&lt;/m:sSup&gt;&lt;/m:den&gt;&lt;/m:f&gt;&lt;/m:den&gt;&lt;/m:f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=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c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6&lt;/m:t&gt;&lt;/m:r&gt;&lt;/m:sup&gt;&lt;/m:sSup&gt;&lt;/m:num&gt;&lt;m:den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2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Ï€&lt;/m:t&gt;&lt;/m:r&gt;&lt;/m:den&gt;&lt;/m:f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 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&lt;/m:t&gt;&lt;/m:r&gt;&lt;/m:num&gt;&lt;m:den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G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sup&gt;&lt;/m:sSup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M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r w:rsidRPr="005E1876">
              <w:pict>
                <v:shape id="_x0000_i1029" type="#_x0000_t75" style="width:326.25pt;height:5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749F&quot;/&gt;&lt;wsp:rsid wsp:val=&quot;0001211C&quot;/&gt;&lt;wsp:rsid wsp:val=&quot;0001789B&quot;/&gt;&lt;wsp:rsid wsp:val=&quot;000D050F&quot;/&gt;&lt;wsp:rsid wsp:val=&quot;00110BE8&quot;/&gt;&lt;wsp:rsid wsp:val=&quot;00196B75&quot;/&gt;&lt;wsp:rsid wsp:val=&quot;001C0CA2&quot;/&gt;&lt;wsp:rsid wsp:val=&quot;00220165&quot;/&gt;&lt;wsp:rsid wsp:val=&quot;00250236&quot;/&gt;&lt;wsp:rsid wsp:val=&quot;00264B8D&quot;/&gt;&lt;wsp:rsid wsp:val=&quot;002820FD&quot;/&gt;&lt;wsp:rsid wsp:val=&quot;00293F82&quot;/&gt;&lt;wsp:rsid wsp:val=&quot;002B111D&quot;/&gt;&lt;wsp:rsid wsp:val=&quot;002B5FFE&quot;/&gt;&lt;wsp:rsid wsp:val=&quot;002F30BC&quot;/&gt;&lt;wsp:rsid wsp:val=&quot;003D65EE&quot;/&gt;&lt;wsp:rsid wsp:val=&quot;003E1B34&quot;/&gt;&lt;wsp:rsid wsp:val=&quot;004258A4&quot;/&gt;&lt;wsp:rsid wsp:val=&quot;004D2095&quot;/&gt;&lt;wsp:rsid wsp:val=&quot;00535981&quot;/&gt;&lt;wsp:rsid wsp:val=&quot;005905C6&quot;/&gt;&lt;wsp:rsid wsp:val=&quot;005B6D35&quot;/&gt;&lt;wsp:rsid wsp:val=&quot;005E1876&quot;/&gt;&lt;wsp:rsid wsp:val=&quot;006056AA&quot;/&gt;&lt;wsp:rsid wsp:val=&quot;00615E17&quot;/&gt;&lt;wsp:rsid wsp:val=&quot;00634DAC&quot;/&gt;&lt;wsp:rsid wsp:val=&quot;006520E0&quot;/&gt;&lt;wsp:rsid wsp:val=&quot;00720F0F&quot;/&gt;&lt;wsp:rsid wsp:val=&quot;00736207&quot;/&gt;&lt;wsp:rsid wsp:val=&quot;007872E5&quot;/&gt;&lt;wsp:rsid wsp:val=&quot;00791ADF&quot;/&gt;&lt;wsp:rsid wsp:val=&quot;007D528C&quot;/&gt;&lt;wsp:rsid wsp:val=&quot;008117CB&quot;/&gt;&lt;wsp:rsid wsp:val=&quot;00822D4F&quot;/&gt;&lt;wsp:rsid wsp:val=&quot;0086138A&quot;/&gt;&lt;wsp:rsid wsp:val=&quot;00861B29&quot;/&gt;&lt;wsp:rsid wsp:val=&quot;0087749F&quot;/&gt;&lt;wsp:rsid wsp:val=&quot;008B07BD&quot;/&gt;&lt;wsp:rsid wsp:val=&quot;00910F84&quot;/&gt;&lt;wsp:rsid wsp:val=&quot;00A16EC5&quot;/&gt;&lt;wsp:rsid wsp:val=&quot;00A23921&quot;/&gt;&lt;wsp:rsid wsp:val=&quot;00A504D0&quot;/&gt;&lt;wsp:rsid wsp:val=&quot;00AE7BC6&quot;/&gt;&lt;wsp:rsid wsp:val=&quot;00B76578&quot;/&gt;&lt;wsp:rsid wsp:val=&quot;00B97F9D&quot;/&gt;&lt;wsp:rsid wsp:val=&quot;00BA76F0&quot;/&gt;&lt;wsp:rsid wsp:val=&quot;00C55504&quot;/&gt;&lt;wsp:rsid wsp:val=&quot;00C61C2D&quot;/&gt;&lt;wsp:rsid wsp:val=&quot;00CE00B2&quot;/&gt;&lt;wsp:rsid wsp:val=&quot;00CE1E7D&quot;/&gt;&lt;wsp:rsid wsp:val=&quot;00CF5293&quot;/&gt;&lt;wsp:rsid wsp:val=&quot;00D563B1&quot;/&gt;&lt;wsp:rsid wsp:val=&quot;00D71680&quot;/&gt;&lt;wsp:rsid wsp:val=&quot;00D92580&quot;/&gt;&lt;wsp:rsid wsp:val=&quot;00E007ED&quot;/&gt;&lt;wsp:rsid wsp:val=&quot;00E13AF2&quot;/&gt;&lt;wsp:rsid wsp:val=&quot;00F11091&quot;/&gt;&lt;wsp:rsid wsp:val=&quot;00F21932&quot;/&gt;&lt;wsp:rsid wsp:val=&quot;00F43740&quot;/&gt;&lt;wsp:rsid wsp:val=&quot;00F759C5&quot;/&gt;&lt;wsp:rsid wsp:val=&quot;00FD2DAD&quot;/&gt;&lt;wsp:rsid wsp:val=&quot;00FE0C10&quot;/&gt;&lt;/wsp:rsids&gt;&lt;/w:docPr&gt;&lt;w:body&gt;&lt;w:p wsp:rsidR=&quot;00000000&quot; wsp:rsidRDefault=&quot;00720F0F&quot;&gt;&lt;m:oMathPara&gt;&lt;m:oMath&gt;&lt;m:r&gt;&lt;m:rPr&gt;&lt;m:nor/&gt;&lt;/m:rPr&gt;&lt;w:rPr&gt;&lt;w:rFonts w:ascii=&quot;Arial&quot; w:fareast=&quot;Calibri&quot; w:h-ansi=&quot;Arial&quot; w:cs=&quot;Arial&quot;/&gt;&lt;wx:font wx:val=&quot;Arial&quot;/&gt;&lt;w:color w:val=&quot;000000&quot;/&gt;&lt;w:sz w:val=&quot;28&quot;/&gt;&lt;w:sz-cs w:val=&quot;28&quot;/&gt;&lt;/w:rPr&gt;&lt;m:t&gt;=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(3.00&lt;/m:t&gt;&lt;/m:r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0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8&lt;/m:t&gt;&lt;/m:r&gt;&lt;/m:sup&gt;&lt;/m:s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)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6&lt;/m:t&gt;&lt;/m:r&gt;&lt;/m:sup&gt;&lt;/m:sSup&gt;&lt;/m:num&gt;&lt;m:den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2&lt;/m:t&gt;&lt;/m:r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.1416&lt;/m:t&gt;&lt;/m:r&gt;&lt;/m:den&gt;&lt;/m:f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 &lt;/m:t&gt;&lt;/m:r&gt;&lt;m:f&gt;&lt;m:f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fPr&gt;&lt;m:num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&lt;/m:t&gt;&lt;/m:r&gt;&lt;/m:num&gt;&lt;m:den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(6.67&lt;/m:t&gt;&lt;/m:r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0&lt;/m:t&gt;&lt;/m:r&gt;&lt;/m:e&gt;&lt;m:sup&gt;&lt;m:r&gt;&lt;w:rPr&gt;&lt;w:rFonts w:ascii=&quot;Arial&quot; w:h-ansi=&quot;Arial&quot;/&gt;&lt;wx:font wx:val=&quot;Arial&quot;/&gt;&lt;w:i/&gt;&lt;w:color w:val=&quot;000000&quot;/&gt;&lt;w:sz w:val=&quot;28&quot;/&gt;&lt;w:sz-cs w:val=&quot;28&quot;/&gt;&lt;/w:rPr&gt;&lt;m:t&gt;-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1&lt;/m:t&gt;&lt;/m:r&gt;&lt;/m:sup&gt;&lt;/m:s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)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sup&gt;&lt;/m:sSup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(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0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8&lt;/m:t&gt;&lt;/m:r&gt;&lt;/m:sup&gt;&lt;/m:sSup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.99&lt;/m:t&gt;&lt;/m:r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0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0&lt;/m:t&gt;&lt;/m:r&gt;&lt;/m:sup&gt;&lt;/m:s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)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r w:rsidRPr="005E1876">
              <w:pict>
                <v:shape id="_x0000_i1030" type="#_x0000_t75" style="width:9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749F&quot;/&gt;&lt;wsp:rsid wsp:val=&quot;0001211C&quot;/&gt;&lt;wsp:rsid wsp:val=&quot;0001789B&quot;/&gt;&lt;wsp:rsid wsp:val=&quot;000D050F&quot;/&gt;&lt;wsp:rsid wsp:val=&quot;00110BE8&quot;/&gt;&lt;wsp:rsid wsp:val=&quot;00196B75&quot;/&gt;&lt;wsp:rsid wsp:val=&quot;001C0CA2&quot;/&gt;&lt;wsp:rsid wsp:val=&quot;00220165&quot;/&gt;&lt;wsp:rsid wsp:val=&quot;00250236&quot;/&gt;&lt;wsp:rsid wsp:val=&quot;00264B8D&quot;/&gt;&lt;wsp:rsid wsp:val=&quot;002820FD&quot;/&gt;&lt;wsp:rsid wsp:val=&quot;00293F82&quot;/&gt;&lt;wsp:rsid wsp:val=&quot;002B111D&quot;/&gt;&lt;wsp:rsid wsp:val=&quot;002B5FFE&quot;/&gt;&lt;wsp:rsid wsp:val=&quot;002F30BC&quot;/&gt;&lt;wsp:rsid wsp:val=&quot;003D65EE&quot;/&gt;&lt;wsp:rsid wsp:val=&quot;003E1B34&quot;/&gt;&lt;wsp:rsid wsp:val=&quot;004258A4&quot;/&gt;&lt;wsp:rsid wsp:val=&quot;004D2095&quot;/&gt;&lt;wsp:rsid wsp:val=&quot;00535981&quot;/&gt;&lt;wsp:rsid wsp:val=&quot;005905C6&quot;/&gt;&lt;wsp:rsid wsp:val=&quot;005B6D35&quot;/&gt;&lt;wsp:rsid wsp:val=&quot;005E1876&quot;/&gt;&lt;wsp:rsid wsp:val=&quot;006056AA&quot;/&gt;&lt;wsp:rsid wsp:val=&quot;00615E17&quot;/&gt;&lt;wsp:rsid wsp:val=&quot;00634DAC&quot;/&gt;&lt;wsp:rsid wsp:val=&quot;006520E0&quot;/&gt;&lt;wsp:rsid wsp:val=&quot;00736207&quot;/&gt;&lt;wsp:rsid wsp:val=&quot;007872E5&quot;/&gt;&lt;wsp:rsid wsp:val=&quot;00791ADF&quot;/&gt;&lt;wsp:rsid wsp:val=&quot;007D528C&quot;/&gt;&lt;wsp:rsid wsp:val=&quot;008117CB&quot;/&gt;&lt;wsp:rsid wsp:val=&quot;00822D4F&quot;/&gt;&lt;wsp:rsid wsp:val=&quot;0086138A&quot;/&gt;&lt;wsp:rsid wsp:val=&quot;00861B29&quot;/&gt;&lt;wsp:rsid wsp:val=&quot;0087749F&quot;/&gt;&lt;wsp:rsid wsp:val=&quot;008B07BD&quot;/&gt;&lt;wsp:rsid wsp:val=&quot;00910F84&quot;/&gt;&lt;wsp:rsid wsp:val=&quot;00A16EC5&quot;/&gt;&lt;wsp:rsid wsp:val=&quot;00A23921&quot;/&gt;&lt;wsp:rsid wsp:val=&quot;00A504D0&quot;/&gt;&lt;wsp:rsid wsp:val=&quot;00AE7BC6&quot;/&gt;&lt;wsp:rsid wsp:val=&quot;00B0116C&quot;/&gt;&lt;wsp:rsid wsp:val=&quot;00B76578&quot;/&gt;&lt;wsp:rsid wsp:val=&quot;00B97F9D&quot;/&gt;&lt;wsp:rsid wsp:val=&quot;00BA76F0&quot;/&gt;&lt;wsp:rsid wsp:val=&quot;00C55504&quot;/&gt;&lt;wsp:rsid wsp:val=&quot;00C61C2D&quot;/&gt;&lt;wsp:rsid wsp:val=&quot;00CE00B2&quot;/&gt;&lt;wsp:rsid wsp:val=&quot;00CE1E7D&quot;/&gt;&lt;wsp:rsid wsp:val=&quot;00CF5293&quot;/&gt;&lt;wsp:rsid wsp:val=&quot;00D563B1&quot;/&gt;&lt;wsp:rsid wsp:val=&quot;00D71680&quot;/&gt;&lt;wsp:rsid wsp:val=&quot;00D92580&quot;/&gt;&lt;wsp:rsid wsp:val=&quot;00E007ED&quot;/&gt;&lt;wsp:rsid wsp:val=&quot;00E13AF2&quot;/&gt;&lt;wsp:rsid wsp:val=&quot;00F11091&quot;/&gt;&lt;wsp:rsid wsp:val=&quot;00F21932&quot;/&gt;&lt;wsp:rsid wsp:val=&quot;00F43740&quot;/&gt;&lt;wsp:rsid wsp:val=&quot;00F759C5&quot;/&gt;&lt;wsp:rsid wsp:val=&quot;00FD2DAD&quot;/&gt;&lt;wsp:rsid wsp:val=&quot;00FE0C10&quot;/&gt;&lt;/wsp:rsids&gt;&lt;/w:docPr&gt;&lt;w:body&gt;&lt;w:p wsp:rsidR=&quot;00000000&quot; wsp:rsidRDefault=&quot;00B0116C&quot;&gt;&lt;m:oMathPara&gt;&lt;m:oMath&gt;&lt;m:r&gt;&lt;w:rPr&gt;&lt;w:rFonts w:ascii=&quot;Cambria Math&quot; w:fareast=&quot;Calibri&quot; w:h-ansi=&quot;Arial&quot; w:cs=&quot;Arial&quot;/&gt;&lt;wx:font wx:val=&quot;Cambria Math&quot;/&gt;&lt;w:i/&gt;&lt;w:color w:val=&quot;000000&quot;/&gt;&lt;w:sz w:val=&quot;28&quot;/&gt;&lt;w:sz-cs w:val=&quot;28&quot;/&gt;&lt;/w:rPr&gt;&lt;m:t&gt;=2&lt;/m:t&gt;&lt;/m:r&gt;&lt;m:r&gt;&lt;w:rPr&gt;&lt;w:rFonts w:ascii=&quot;Cambria Math&quot; w:h-ansi=&quot;Arial&quot;/&gt;&lt;wx:font wx:val=&quot;Arial&quot;/&gt;&lt;w:i/&gt;&lt;w:color w:val=&quot;000000&quot;/&gt;&lt;w:sz w:val=&quot;28&quot;/&gt;&lt;w:sz-cs w:val=&quot;28&quot;/&gt;&lt;/w:rPr&gt;&lt;m:t&gt;Ã—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10&lt;/m:t&gt;&lt;/m:r&gt;&lt;/m:e&gt;&lt;m: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sup&gt;&lt;/m:sSup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 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kg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 &lt;/m:t&gt;&lt;/m:r&gt;&lt;m:sSup&gt;&lt;m:sSupPr&gt;&lt;m:ctrlP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m&lt;/m:t&gt;&lt;/m:r&gt;&lt;/m:e&gt;&lt;m:sup&gt;&lt;m:r&gt;&lt;w:rPr&gt;&lt;w:rFonts w:ascii=&quot;Arial&quot; w:h-ansi=&quot;Arial&quot;/&gt;&lt;wx:font wx:val=&quot;Arial&quot;/&gt;&lt;w:i/&gt;&lt;w:color w:val=&quot;000000&quot;/&gt;&lt;w:sz w:val=&quot;28&quot;/&gt;&lt;w:sz-cs w:val=&quot;28&quot;/&gt;&lt;/w:rPr&gt;&lt;m:t&gt;-&lt;/m:t&gt;&lt;/m:r&gt;&lt;m:r&gt;&lt;w:rPr&gt;&lt;w:rFonts w:ascii=&quot;Cambria Math&quot; w:h-ansi=&quot;Arial&quot;/&gt;&lt;wx:font wx:val=&quot;Cambria Math&quot;/&gt;&lt;w:i/&gt;&lt;w:color w:val=&quot;000000&quot;/&gt;&lt;w:sz w:val=&quot;28&quot;/&gt;&lt;w:sz-cs w:val=&quot;28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</w:p>
          <w:p w:rsidR="00FB4AFE" w:rsidRPr="005E1876" w:rsidRDefault="00FB4AFE" w:rsidP="005E1876">
            <w:pPr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 w:rsidRPr="005E1876">
              <w:rPr>
                <w:rFonts w:ascii="Arial" w:hAnsi="Arial"/>
                <w:sz w:val="28"/>
                <w:szCs w:val="28"/>
              </w:rPr>
              <w:t xml:space="preserve">                         </w:t>
            </w: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 w:rsidRPr="005E1876">
              <w:rPr>
                <w:rFonts w:ascii="Arial" w:hAnsi="Arial"/>
                <w:sz w:val="28"/>
                <w:szCs w:val="28"/>
              </w:rPr>
              <w:t xml:space="preserve"> 4</w:t>
            </w: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 w:rsidRPr="005E1876">
              <w:rPr>
                <w:rFonts w:ascii="Arial" w:hAnsi="Arial"/>
                <w:sz w:val="28"/>
                <w:szCs w:val="28"/>
              </w:rPr>
              <w:t>2</w:t>
            </w: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 w:rsidRPr="005E1876">
              <w:rPr>
                <w:rFonts w:ascii="Arial" w:hAnsi="Arial"/>
                <w:sz w:val="28"/>
                <w:szCs w:val="28"/>
              </w:rPr>
              <w:t>4</w:t>
            </w: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  <w:p w:rsidR="00FB4AFE" w:rsidRPr="005E1876" w:rsidRDefault="00FB4AFE" w:rsidP="005E1876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</w:tbl>
    <w:p w:rsidR="00FB4AFE" w:rsidRPr="00F11091" w:rsidRDefault="00FB4AFE">
      <w:pPr>
        <w:rPr>
          <w:rFonts w:ascii="Arial" w:hAnsi="Arial"/>
        </w:rPr>
      </w:pPr>
    </w:p>
    <w:sectPr w:rsidR="00FB4AFE" w:rsidRPr="00F11091" w:rsidSect="002C0B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AFE" w:rsidRDefault="00FB4AFE" w:rsidP="0086138A">
      <w:pPr>
        <w:spacing w:after="0" w:line="240" w:lineRule="auto"/>
      </w:pPr>
      <w:r>
        <w:separator/>
      </w:r>
    </w:p>
  </w:endnote>
  <w:endnote w:type="continuationSeparator" w:id="1">
    <w:p w:rsidR="00FB4AFE" w:rsidRDefault="00FB4AFE" w:rsidP="0086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AFE" w:rsidRDefault="00FB4A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AFE" w:rsidRDefault="00FB4AFE" w:rsidP="00822D4F">
    <w:pPr>
      <w:pStyle w:val="Footer"/>
      <w:jc w:val="center"/>
    </w:pPr>
    <w:r>
      <w:t>9</w:t>
    </w:r>
  </w:p>
  <w:p w:rsidR="00FB4AFE" w:rsidRDefault="00FB4AF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AFE" w:rsidRDefault="00FB4A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AFE" w:rsidRDefault="00FB4AFE" w:rsidP="0086138A">
      <w:pPr>
        <w:spacing w:after="0" w:line="240" w:lineRule="auto"/>
      </w:pPr>
      <w:r>
        <w:separator/>
      </w:r>
    </w:p>
  </w:footnote>
  <w:footnote w:type="continuationSeparator" w:id="1">
    <w:p w:rsidR="00FB4AFE" w:rsidRDefault="00FB4AFE" w:rsidP="00861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AFE" w:rsidRDefault="00FB4A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0" w:type="dxa"/>
      <w:tblInd w:w="-6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9355"/>
      <w:gridCol w:w="905"/>
    </w:tblGrid>
    <w:tr w:rsidR="00FB4AFE" w:rsidRPr="005E1876" w:rsidTr="005E1876">
      <w:trPr>
        <w:trHeight w:val="350"/>
      </w:trPr>
      <w:tc>
        <w:tcPr>
          <w:tcW w:w="10075" w:type="dxa"/>
          <w:vAlign w:val="center"/>
        </w:tcPr>
        <w:p w:rsidR="00FB4AFE" w:rsidRPr="005E1876" w:rsidRDefault="00FB4AFE" w:rsidP="005E1876">
          <w:pPr>
            <w:spacing w:after="0" w:line="240" w:lineRule="auto"/>
            <w:jc w:val="center"/>
          </w:pPr>
          <w:r w:rsidRPr="005E1876">
            <w:rPr>
              <w:b/>
              <w:bCs/>
              <w:sz w:val="28"/>
              <w:szCs w:val="28"/>
            </w:rPr>
            <w:t>Solutions</w:t>
          </w:r>
        </w:p>
      </w:tc>
      <w:tc>
        <w:tcPr>
          <w:tcW w:w="905" w:type="dxa"/>
          <w:vAlign w:val="center"/>
        </w:tcPr>
        <w:p w:rsidR="00FB4AFE" w:rsidRPr="005E1876" w:rsidRDefault="00FB4AFE" w:rsidP="005E1876">
          <w:pPr>
            <w:spacing w:after="0" w:line="240" w:lineRule="auto"/>
            <w:jc w:val="center"/>
          </w:pPr>
          <w:r w:rsidRPr="005E1876">
            <w:t>Point(s)</w:t>
          </w:r>
        </w:p>
      </w:tc>
    </w:tr>
  </w:tbl>
  <w:p w:rsidR="00FB4AFE" w:rsidRPr="002C0B2A" w:rsidRDefault="00FB4AFE" w:rsidP="002C0B2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AFE" w:rsidRDefault="00FB4A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F11F0F"/>
    <w:multiLevelType w:val="hybridMultilevel"/>
    <w:tmpl w:val="75EE8C68"/>
    <w:lvl w:ilvl="0" w:tplc="D8DCF05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49F"/>
    <w:rsid w:val="0001211C"/>
    <w:rsid w:val="0001789B"/>
    <w:rsid w:val="000D050F"/>
    <w:rsid w:val="00110BE8"/>
    <w:rsid w:val="00196B75"/>
    <w:rsid w:val="001C0CA2"/>
    <w:rsid w:val="00220165"/>
    <w:rsid w:val="00250236"/>
    <w:rsid w:val="00264B8D"/>
    <w:rsid w:val="002820FD"/>
    <w:rsid w:val="00293F82"/>
    <w:rsid w:val="002B111D"/>
    <w:rsid w:val="002B5FFE"/>
    <w:rsid w:val="002C0B2A"/>
    <w:rsid w:val="002F30BC"/>
    <w:rsid w:val="003D65EE"/>
    <w:rsid w:val="003E1B34"/>
    <w:rsid w:val="004258A4"/>
    <w:rsid w:val="004D2095"/>
    <w:rsid w:val="00535981"/>
    <w:rsid w:val="005905C6"/>
    <w:rsid w:val="005B6D35"/>
    <w:rsid w:val="005E1876"/>
    <w:rsid w:val="006056AA"/>
    <w:rsid w:val="00615E17"/>
    <w:rsid w:val="00634DAC"/>
    <w:rsid w:val="006520E0"/>
    <w:rsid w:val="00736207"/>
    <w:rsid w:val="007872E5"/>
    <w:rsid w:val="00791ADF"/>
    <w:rsid w:val="007D528C"/>
    <w:rsid w:val="008117CB"/>
    <w:rsid w:val="00822D4F"/>
    <w:rsid w:val="0086138A"/>
    <w:rsid w:val="00861B29"/>
    <w:rsid w:val="0087749F"/>
    <w:rsid w:val="008B07BD"/>
    <w:rsid w:val="00910F84"/>
    <w:rsid w:val="00A16EC5"/>
    <w:rsid w:val="00A23921"/>
    <w:rsid w:val="00A504D0"/>
    <w:rsid w:val="00A87AD3"/>
    <w:rsid w:val="00AE7BC6"/>
    <w:rsid w:val="00B76578"/>
    <w:rsid w:val="00B97F9D"/>
    <w:rsid w:val="00BA76F0"/>
    <w:rsid w:val="00C55504"/>
    <w:rsid w:val="00C61C2D"/>
    <w:rsid w:val="00CE00B2"/>
    <w:rsid w:val="00CE1E7D"/>
    <w:rsid w:val="00CF5293"/>
    <w:rsid w:val="00D563B1"/>
    <w:rsid w:val="00D71680"/>
    <w:rsid w:val="00D92580"/>
    <w:rsid w:val="00DB0212"/>
    <w:rsid w:val="00DC5C24"/>
    <w:rsid w:val="00E007ED"/>
    <w:rsid w:val="00E13AF2"/>
    <w:rsid w:val="00F11091"/>
    <w:rsid w:val="00F21932"/>
    <w:rsid w:val="00F43740"/>
    <w:rsid w:val="00F759C5"/>
    <w:rsid w:val="00FB4AFE"/>
    <w:rsid w:val="00FD2DAD"/>
    <w:rsid w:val="00FE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9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7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74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774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7749F"/>
    <w:rPr>
      <w:rFonts w:cs="Times New Roman"/>
    </w:rPr>
  </w:style>
  <w:style w:type="table" w:styleId="TableGrid">
    <w:name w:val="Table Grid"/>
    <w:basedOn w:val="TableNormal"/>
    <w:uiPriority w:val="99"/>
    <w:rsid w:val="008774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7749F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28</Words>
  <Characters>162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1:</dc:title>
  <dc:subject/>
  <dc:creator>arash</dc:creator>
  <cp:keywords/>
  <dc:description/>
  <cp:lastModifiedBy>xxx</cp:lastModifiedBy>
  <cp:revision>2</cp:revision>
  <dcterms:created xsi:type="dcterms:W3CDTF">2009-10-21T04:04:00Z</dcterms:created>
  <dcterms:modified xsi:type="dcterms:W3CDTF">2009-10-21T04:04:00Z</dcterms:modified>
</cp:coreProperties>
</file>